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DC49C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DC49CF" w:rsidRPr="00DC49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DC49CF" w:rsidRPr="00DC49CF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DC49CF" w:rsidRPr="00DC49CF">
          <w:rPr>
            <w:rStyle w:val="aa"/>
          </w:rPr>
          <w:t xml:space="preserve"> Отделение анестезиологии-реанимации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DC49CF" w:rsidRPr="00DC49CF">
          <w:rPr>
            <w:u w:val="single"/>
          </w:rPr>
          <w:t xml:space="preserve"> 07143/047-2А </w:t>
        </w:r>
        <w:r w:rsidR="00DC49CF">
          <w:t xml:space="preserve">(07143/047)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DC49CF" w:rsidRPr="00DC49CF">
          <w:rPr>
            <w:rStyle w:val="aa"/>
          </w:rPr>
          <w:t xml:space="preserve"> Врач-анестезиолог-реаниматолог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DC49CF" w:rsidRPr="00DC49CF">
          <w:rPr>
            <w:rStyle w:val="aa"/>
          </w:rPr>
          <w:t xml:space="preserve"> 20463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DC49CF" w:rsidRPr="00DC49CF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AC2A41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AC2A41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B5723F">
              <w:t>1</w:t>
            </w:r>
          </w:p>
        </w:tc>
        <w:tc>
          <w:tcPr>
            <w:tcW w:w="1701" w:type="dxa"/>
            <w:vAlign w:val="center"/>
          </w:tcPr>
          <w:p w:rsidR="00172A22" w:rsidRPr="00172A22" w:rsidRDefault="00B5723F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B5723F" w:rsidRDefault="00B5723F" w:rsidP="00745D40">
            <w:pPr>
              <w:pStyle w:val="a8"/>
              <w:rPr>
                <w:b/>
              </w:rPr>
            </w:pPr>
            <w:r w:rsidRPr="00B5723F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</w:t>
            </w:r>
            <w:r w:rsidR="00B5723F">
              <w:t>5</w:t>
            </w:r>
          </w:p>
        </w:tc>
        <w:tc>
          <w:tcPr>
            <w:tcW w:w="1701" w:type="dxa"/>
            <w:vAlign w:val="center"/>
          </w:tcPr>
          <w:p w:rsidR="00172A22" w:rsidRPr="00172A22" w:rsidRDefault="00B5723F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172A22" w:rsidRPr="00B5723F" w:rsidRDefault="00B5723F" w:rsidP="00745D40">
            <w:pPr>
              <w:pStyle w:val="a8"/>
              <w:rPr>
                <w:b/>
              </w:rPr>
            </w:pPr>
            <w:r w:rsidRPr="00B5723F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</w:pPr>
            <w:bookmarkStart w:id="19" w:name="epol2"/>
            <w:bookmarkEnd w:id="19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0.18</w:t>
            </w:r>
          </w:p>
        </w:tc>
        <w:tc>
          <w:tcPr>
            <w:tcW w:w="1701" w:type="dxa"/>
            <w:vAlign w:val="center"/>
          </w:tcPr>
          <w:p w:rsidR="005B192A" w:rsidRPr="005B192A" w:rsidRDefault="00B5723F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B192A" w:rsidRPr="00B5723F" w:rsidRDefault="00B5723F" w:rsidP="00745D40">
            <w:pPr>
              <w:pStyle w:val="a8"/>
              <w:rPr>
                <w:b/>
              </w:rPr>
            </w:pPr>
            <w:r w:rsidRPr="00B5723F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Default="005B192A" w:rsidP="00745D40">
            <w:pPr>
              <w:pStyle w:val="a8"/>
              <w:jc w:val="left"/>
            </w:pPr>
            <w:bookmarkStart w:id="20" w:name="mp1p2"/>
            <w:bookmarkEnd w:id="20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5B192A" w:rsidRDefault="005B192A" w:rsidP="00745D40">
            <w:pPr>
              <w:pStyle w:val="a8"/>
            </w:pPr>
            <w:r>
              <w:t>31</w:t>
            </w:r>
          </w:p>
        </w:tc>
        <w:tc>
          <w:tcPr>
            <w:tcW w:w="1701" w:type="dxa"/>
            <w:vAlign w:val="center"/>
          </w:tcPr>
          <w:p w:rsidR="005B192A" w:rsidRPr="005B192A" w:rsidRDefault="00B5723F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5B192A" w:rsidRPr="00B5723F" w:rsidRDefault="00B5723F" w:rsidP="00745D40">
            <w:pPr>
              <w:pStyle w:val="a8"/>
              <w:rPr>
                <w:b/>
              </w:rPr>
            </w:pPr>
            <w:r w:rsidRPr="00B5723F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Default="005B192A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lastRenderedPageBreak/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B5723F" w:rsidRPr="00B5723F">
          <w:rPr>
            <w:bCs/>
          </w:rPr>
          <w:t>-</w:t>
        </w:r>
        <w:r w:rsidR="00B5723F" w:rsidRPr="00B5723F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B5723F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DC49C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C2A4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C2A41" w:rsidRPr="009E2A4C">
            <w:rPr>
              <w:rStyle w:val="ad"/>
              <w:sz w:val="20"/>
              <w:szCs w:val="20"/>
            </w:rPr>
            <w:fldChar w:fldCharType="separate"/>
          </w:r>
          <w:r w:rsidR="00DC49CF">
            <w:rPr>
              <w:rStyle w:val="ad"/>
              <w:noProof/>
              <w:sz w:val="20"/>
              <w:szCs w:val="20"/>
            </w:rPr>
            <w:t>1</w:t>
          </w:r>
          <w:r w:rsidR="00AC2A4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C49CF" w:rsidRPr="00DC49CF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AE29819F3B8846B788896E0DB0224235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7-2А (07143/047)- Э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8F5117"/>
    <w:rsid w:val="0002538F"/>
    <w:rsid w:val="00025683"/>
    <w:rsid w:val="00046815"/>
    <w:rsid w:val="0005566C"/>
    <w:rsid w:val="000C2609"/>
    <w:rsid w:val="000D1F5B"/>
    <w:rsid w:val="000F7C4D"/>
    <w:rsid w:val="00110025"/>
    <w:rsid w:val="001429B1"/>
    <w:rsid w:val="00153330"/>
    <w:rsid w:val="001607C8"/>
    <w:rsid w:val="00172A22"/>
    <w:rsid w:val="001F4D8D"/>
    <w:rsid w:val="00234932"/>
    <w:rsid w:val="00250DB3"/>
    <w:rsid w:val="002A55F2"/>
    <w:rsid w:val="002E55C6"/>
    <w:rsid w:val="00305B2F"/>
    <w:rsid w:val="00367816"/>
    <w:rsid w:val="003876C3"/>
    <w:rsid w:val="003C24DB"/>
    <w:rsid w:val="0040104A"/>
    <w:rsid w:val="00402CAC"/>
    <w:rsid w:val="00444410"/>
    <w:rsid w:val="0046381B"/>
    <w:rsid w:val="004A47AD"/>
    <w:rsid w:val="004C3810"/>
    <w:rsid w:val="004C4DB2"/>
    <w:rsid w:val="00563E94"/>
    <w:rsid w:val="00576095"/>
    <w:rsid w:val="0059307F"/>
    <w:rsid w:val="005A3A36"/>
    <w:rsid w:val="005B192A"/>
    <w:rsid w:val="005B466C"/>
    <w:rsid w:val="005B7FE8"/>
    <w:rsid w:val="005C0A9A"/>
    <w:rsid w:val="006272D6"/>
    <w:rsid w:val="00635D6C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883461"/>
    <w:rsid w:val="008E68DE"/>
    <w:rsid w:val="008F5117"/>
    <w:rsid w:val="0090588D"/>
    <w:rsid w:val="0092778A"/>
    <w:rsid w:val="00967790"/>
    <w:rsid w:val="00A12349"/>
    <w:rsid w:val="00A85BED"/>
    <w:rsid w:val="00A91908"/>
    <w:rsid w:val="00AA4551"/>
    <w:rsid w:val="00AA46ED"/>
    <w:rsid w:val="00AA4DCC"/>
    <w:rsid w:val="00AC2A41"/>
    <w:rsid w:val="00AD14A4"/>
    <w:rsid w:val="00AD3D40"/>
    <w:rsid w:val="00AD7C32"/>
    <w:rsid w:val="00AF796F"/>
    <w:rsid w:val="00B56AA1"/>
    <w:rsid w:val="00B5723F"/>
    <w:rsid w:val="00BA5029"/>
    <w:rsid w:val="00BC2F3C"/>
    <w:rsid w:val="00BD2E33"/>
    <w:rsid w:val="00C02721"/>
    <w:rsid w:val="00C02F7E"/>
    <w:rsid w:val="00C546BE"/>
    <w:rsid w:val="00CE3307"/>
    <w:rsid w:val="00D76DF8"/>
    <w:rsid w:val="00DB5302"/>
    <w:rsid w:val="00DC49CF"/>
    <w:rsid w:val="00DD6B1F"/>
    <w:rsid w:val="00E124F4"/>
    <w:rsid w:val="00E36337"/>
    <w:rsid w:val="00EB72AD"/>
    <w:rsid w:val="00EC37A1"/>
    <w:rsid w:val="00EC397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2016-10-18T08:03:00Z</dcterms:created>
  <dcterms:modified xsi:type="dcterms:W3CDTF">2016-10-18T09:24:00Z</dcterms:modified>
</cp:coreProperties>
</file>